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01E7F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01E7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01E7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01E7F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54679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11091/035-1А (11091/035)-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401E7F">
          <w:t>18.11.2016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401E7F" w:rsidRPr="00401E7F">
          <w:rPr>
            <w:bCs/>
          </w:rPr>
          <w:t>24</w:t>
        </w:r>
        <w:r w:rsidR="00401E7F">
          <w:rPr>
            <w:b/>
          </w:rPr>
          <w:t>.11.2016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546798" w:rsidRPr="0054679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546798" w:rsidRPr="00546798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546798" w:rsidRPr="00546798">
          <w:rPr>
            <w:rStyle w:val="aa"/>
          </w:rPr>
          <w:t xml:space="preserve"> Административно-хозяйственный персонал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546798" w:rsidRPr="00546798">
          <w:rPr>
            <w:u w:val="single"/>
          </w:rPr>
          <w:t xml:space="preserve"> 11091/035-1А </w:t>
        </w:r>
        <w:r w:rsidR="00546798">
          <w:t xml:space="preserve">(11091/035)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546798" w:rsidRPr="00546798">
          <w:rPr>
            <w:rStyle w:val="aa"/>
          </w:rPr>
          <w:t xml:space="preserve"> Слесарь-сантехник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546798" w:rsidRPr="00546798">
          <w:rPr>
            <w:rStyle w:val="aa"/>
          </w:rPr>
          <w:t xml:space="preserve"> 18560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546798" w:rsidRPr="0054679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A97273" w:rsidP="00AD14A4">
      <w:fldSimple w:instr=" DOCVARIABLE izm_nd_new \* MERGEFORMAT ">
        <w:r w:rsidR="00401E7F" w:rsidRPr="00401E7F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01E7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01E7F" w:rsidRPr="00401E7F" w:rsidRDefault="00401E7F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01E7F">
              <w:rPr>
                <w:b/>
              </w:rPr>
              <w:t>Территория</w:t>
            </w: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01E7F" w:rsidRPr="00F27D93" w:rsidRDefault="00401E7F" w:rsidP="00745D40">
            <w:pPr>
              <w:pStyle w:val="a8"/>
            </w:pPr>
            <w:r>
              <w:t>60</w:t>
            </w:r>
          </w:p>
        </w:tc>
      </w:tr>
      <w:tr w:rsidR="00401E7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01E7F" w:rsidRPr="00401E7F" w:rsidRDefault="00401E7F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01E7F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01E7F" w:rsidRPr="00F27D93" w:rsidRDefault="00401E7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01E7F" w:rsidRDefault="00401E7F" w:rsidP="00745D40">
            <w:pPr>
              <w:pStyle w:val="a8"/>
            </w:pPr>
          </w:p>
        </w:tc>
      </w:tr>
      <w:tr w:rsidR="00401E7F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01E7F" w:rsidRPr="00401E7F" w:rsidRDefault="00401E7F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01E7F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01E7F" w:rsidRDefault="00401E7F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01E7F" w:rsidRDefault="00401E7F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01E7F" w:rsidRDefault="00401E7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01E7F" w:rsidRDefault="00401E7F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401E7F" w:rsidRPr="00401E7F">
          <w:rPr>
            <w:bCs/>
          </w:rPr>
          <w:t>-</w:t>
        </w:r>
        <w:r w:rsidR="00401E7F" w:rsidRPr="00401E7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401E7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01E7F" w:rsidTr="00401E7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E7F" w:rsidRDefault="00401E7F" w:rsidP="00AA46ED">
            <w:pPr>
              <w:pStyle w:val="a8"/>
            </w:pPr>
            <w:r w:rsidRPr="00401E7F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01E7F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E7F" w:rsidRDefault="00401E7F" w:rsidP="00AA46ED">
            <w:pPr>
              <w:pStyle w:val="a8"/>
            </w:pPr>
            <w:r w:rsidRPr="00401E7F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01E7F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E7F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01E7F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01E7F" w:rsidRDefault="00401E7F" w:rsidP="00AA46ED">
            <w:pPr>
              <w:pStyle w:val="a8"/>
            </w:pPr>
            <w:r w:rsidRPr="00401E7F">
              <w:t>Митяева Ольга Александровна</w:t>
            </w:r>
          </w:p>
        </w:tc>
      </w:tr>
      <w:tr w:rsidR="00AA46ED" w:rsidRPr="00401E7F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01E7F" w:rsidRDefault="00401E7F" w:rsidP="00AA46ED">
            <w:pPr>
              <w:pStyle w:val="a8"/>
              <w:rPr>
                <w:b/>
                <w:vertAlign w:val="superscript"/>
              </w:rPr>
            </w:pPr>
            <w:r w:rsidRPr="00401E7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01E7F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01E7F" w:rsidRDefault="00401E7F" w:rsidP="00AA46ED">
            <w:pPr>
              <w:pStyle w:val="a8"/>
              <w:rPr>
                <w:b/>
                <w:vertAlign w:val="superscript"/>
              </w:rPr>
            </w:pPr>
            <w:r w:rsidRPr="00401E7F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01E7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01E7F" w:rsidRDefault="00401E7F" w:rsidP="00AA46ED">
            <w:pPr>
              <w:pStyle w:val="a8"/>
              <w:rPr>
                <w:b/>
                <w:vertAlign w:val="superscript"/>
              </w:rPr>
            </w:pPr>
            <w:r w:rsidRPr="00401E7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01E7F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01E7F" w:rsidRDefault="00401E7F" w:rsidP="00AA46ED">
            <w:pPr>
              <w:pStyle w:val="a8"/>
              <w:rPr>
                <w:b/>
                <w:vertAlign w:val="superscript"/>
              </w:rPr>
            </w:pPr>
            <w:r w:rsidRPr="00401E7F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E7F" w:rsidRDefault="00401E7F" w:rsidP="0076042D">
      <w:pPr>
        <w:pStyle w:val="a9"/>
      </w:pPr>
      <w:r>
        <w:separator/>
      </w:r>
    </w:p>
  </w:endnote>
  <w:endnote w:type="continuationSeparator" w:id="0">
    <w:p w:rsidR="00401E7F" w:rsidRDefault="00401E7F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54679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11091/035-1А (11091/035)-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A97273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A97273" w:rsidRPr="00751B84">
            <w:rPr>
              <w:rStyle w:val="ad"/>
              <w:sz w:val="20"/>
              <w:szCs w:val="20"/>
            </w:rPr>
            <w:fldChar w:fldCharType="separate"/>
          </w:r>
          <w:r w:rsidR="00546798">
            <w:rPr>
              <w:rStyle w:val="ad"/>
              <w:noProof/>
              <w:sz w:val="20"/>
              <w:szCs w:val="20"/>
            </w:rPr>
            <w:t>1</w:t>
          </w:r>
          <w:r w:rsidR="00A97273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46798" w:rsidRPr="00546798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E7F" w:rsidRDefault="00401E7F" w:rsidP="0076042D">
      <w:pPr>
        <w:pStyle w:val="a9"/>
      </w:pPr>
      <w:r>
        <w:separator/>
      </w:r>
    </w:p>
  </w:footnote>
  <w:footnote w:type="continuationSeparator" w:id="0">
    <w:p w:rsidR="00401E7F" w:rsidRDefault="00401E7F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11091/035, 11091/035-1А (11091/035), 11091/035-2А (11091/03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lass" w:val="3.2"/>
    <w:docVar w:name="close_doc_flag" w:val="0"/>
    <w:docVar w:name="co_classes" w:val="   "/>
    <w:docVar w:name="codeok" w:val=" 1856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35-1А (11091/035)- Б "/>
    <w:docVar w:name="oborud" w:val=" Ручной слесарный инструмент, ручной электроинструмен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926B583EF594BEF80F7B0300753F014"/>
    <w:docVar w:name="rm_id" w:val="176"/>
    <w:docVar w:name="rm_name" w:val=" Слесарь-сантехник "/>
    <w:docVar w:name="rm_number" w:val=" 11091/035-1А (11091/035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Отсутствуют "/>
    <w:docVar w:name="version" w:val="51"/>
    <w:docVar w:name="zona_name" w:val="Территория"/>
    <w:docVar w:name="zona_time" w:val="60"/>
  </w:docVars>
  <w:rsids>
    <w:rsidRoot w:val="00AE275D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E55C6"/>
    <w:rsid w:val="00305B2F"/>
    <w:rsid w:val="00367816"/>
    <w:rsid w:val="003876C3"/>
    <w:rsid w:val="003C24DB"/>
    <w:rsid w:val="0040104A"/>
    <w:rsid w:val="00401E7F"/>
    <w:rsid w:val="00402CAC"/>
    <w:rsid w:val="00444410"/>
    <w:rsid w:val="004A47AD"/>
    <w:rsid w:val="004C4DB2"/>
    <w:rsid w:val="00506D53"/>
    <w:rsid w:val="00546798"/>
    <w:rsid w:val="00563E94"/>
    <w:rsid w:val="00576095"/>
    <w:rsid w:val="005A3A36"/>
    <w:rsid w:val="005B466C"/>
    <w:rsid w:val="005B7FE8"/>
    <w:rsid w:val="005C0A9A"/>
    <w:rsid w:val="005E70A7"/>
    <w:rsid w:val="0069682B"/>
    <w:rsid w:val="006B6FBF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97273"/>
    <w:rsid w:val="00AA4551"/>
    <w:rsid w:val="00AA46ED"/>
    <w:rsid w:val="00AA4DCC"/>
    <w:rsid w:val="00AD14A4"/>
    <w:rsid w:val="00AD7C32"/>
    <w:rsid w:val="00AE275D"/>
    <w:rsid w:val="00AF796F"/>
    <w:rsid w:val="00B04F25"/>
    <w:rsid w:val="00BA5029"/>
    <w:rsid w:val="00BC2F3C"/>
    <w:rsid w:val="00C02721"/>
    <w:rsid w:val="00CE3307"/>
    <w:rsid w:val="00CF2E61"/>
    <w:rsid w:val="00D52053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2016-11-24T12:11:00Z</dcterms:created>
  <dcterms:modified xsi:type="dcterms:W3CDTF">2016-11-25T06:29:00Z</dcterms:modified>
</cp:coreProperties>
</file>